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92BCB" w14:textId="77777777" w:rsidR="006D572C" w:rsidRDefault="006D572C" w:rsidP="006D572C">
      <w:r w:rsidRPr="00D55BCB">
        <w:rPr>
          <w:b/>
          <w:bCs/>
        </w:rPr>
        <w:t>Hinweis:</w:t>
      </w:r>
      <w:r>
        <w:t xml:space="preserve"> Die farbig hinterlegten Felder sind auszufüllen.</w:t>
      </w:r>
    </w:p>
    <w:p w14:paraId="6A41F4B1" w14:textId="3D81048F" w:rsidR="006D572C" w:rsidRPr="004A28E5" w:rsidRDefault="006D572C" w:rsidP="006D572C">
      <w:pPr>
        <w:pStyle w:val="berschriftInhaltsverzeichnis"/>
        <w:rPr>
          <w:color w:val="A6A6A6" w:themeColor="background1" w:themeShade="A6"/>
        </w:rPr>
      </w:pPr>
      <w:r w:rsidRPr="004A28E5">
        <w:rPr>
          <w:color w:val="A6A6A6" w:themeColor="background1" w:themeShade="A6"/>
        </w:rPr>
        <w:t xml:space="preserve">Erklärung </w:t>
      </w:r>
      <w:r w:rsidR="00E75ACB" w:rsidRPr="004A28E5">
        <w:rPr>
          <w:color w:val="A6A6A6" w:themeColor="background1" w:themeShade="A6"/>
        </w:rPr>
        <w:t>der Bewerbergemeinschaft</w:t>
      </w:r>
    </w:p>
    <w:p w14:paraId="53454640" w14:textId="77777777" w:rsidR="00962B4D" w:rsidRDefault="00962B4D" w:rsidP="00962B4D">
      <w:r>
        <w:t xml:space="preserve">Die Bewerbergemeinschaft erklärt, dass </w:t>
      </w:r>
    </w:p>
    <w:p w14:paraId="23A4D460" w14:textId="77777777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im Fall der Zuschlagserteilung auf ihr Angebot/Auftragserteilung eine </w:t>
      </w:r>
    </w:p>
    <w:p w14:paraId="05743986" w14:textId="77777777" w:rsidR="00962B4D" w:rsidRDefault="00962B4D" w:rsidP="00962B4D">
      <w:pPr>
        <w:pStyle w:val="Listenabsatz"/>
        <w:numPr>
          <w:ilvl w:val="0"/>
          <w:numId w:val="0"/>
        </w:numPr>
        <w:ind w:left="720"/>
      </w:pPr>
      <w:r>
        <w:t>Arbeitsgemeinschaft gebildet wird,</w:t>
      </w:r>
    </w:p>
    <w:p w14:paraId="56CF8A91" w14:textId="77777777" w:rsidR="00962B4D" w:rsidRDefault="00962B4D" w:rsidP="00962B4D">
      <w:pPr>
        <w:pStyle w:val="Listenabsatz"/>
        <w:numPr>
          <w:ilvl w:val="0"/>
          <w:numId w:val="0"/>
        </w:numPr>
        <w:ind w:left="720"/>
      </w:pPr>
    </w:p>
    <w:p w14:paraId="7303C20D" w14:textId="77777777" w:rsidR="00962B4D" w:rsidRPr="00575886" w:rsidRDefault="00962B4D" w:rsidP="00962B4D">
      <w:pPr>
        <w:pStyle w:val="Listenabsatz"/>
        <w:numPr>
          <w:ilvl w:val="0"/>
          <w:numId w:val="24"/>
        </w:numPr>
      </w:pPr>
      <w:r>
        <w:t>die nachstehend genannte Person oder Gesellschaft bevollmächtigter Vertreter der Bewerbergemeinschaft ist (anzugeben sind vollständige Firma und Adresse):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6302"/>
      </w:tblGrid>
      <w:tr w:rsidR="00962B4D" w14:paraId="168B2B7B" w14:textId="77777777" w:rsidTr="0042499B">
        <w:trPr>
          <w:trHeight w:val="654"/>
        </w:trPr>
        <w:tc>
          <w:tcPr>
            <w:tcW w:w="15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723863B5" w14:textId="77777777" w:rsidR="00962B4D" w:rsidRPr="00217CF9" w:rsidRDefault="00962B4D" w:rsidP="005B1077">
            <w:pPr>
              <w:rPr>
                <w:b/>
                <w:bCs/>
              </w:rPr>
            </w:pPr>
            <w:r w:rsidRPr="00217CF9">
              <w:rPr>
                <w:b/>
                <w:bCs/>
              </w:rPr>
              <w:t>Firmenname, Anschrift</w:t>
            </w:r>
          </w:p>
        </w:tc>
        <w:sdt>
          <w:sdtPr>
            <w:id w:val="1100226906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3474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785601AC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6A1D6D2A" w14:textId="77777777" w:rsidTr="0042499B">
        <w:trPr>
          <w:trHeight w:val="673"/>
        </w:trPr>
        <w:tc>
          <w:tcPr>
            <w:tcW w:w="1526" w:type="pct"/>
            <w:tcBorders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14:paraId="740FDB3B" w14:textId="77777777" w:rsidR="00962B4D" w:rsidRPr="00217CF9" w:rsidRDefault="00962B4D" w:rsidP="005B1077">
            <w:pPr>
              <w:rPr>
                <w:b/>
                <w:bCs/>
              </w:rPr>
            </w:pPr>
            <w:r w:rsidRPr="00217CF9">
              <w:rPr>
                <w:b/>
                <w:bCs/>
              </w:rPr>
              <w:t>Telefon, Telefax:</w:t>
            </w:r>
          </w:p>
        </w:tc>
        <w:sdt>
          <w:sdtPr>
            <w:id w:val="-2136633246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3474" w:type="pct"/>
                <w:tcBorders>
                  <w:left w:val="nil"/>
                  <w:bottom w:val="nil"/>
                  <w:right w:val="nil"/>
                </w:tcBorders>
              </w:tcPr>
              <w:p w14:paraId="1F5A6690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05F1CFB5" w14:textId="6FCD4CE8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die Bewerbergemeinschaft aus folgenden </w:t>
      </w:r>
      <w:r w:rsidRPr="00E95E48">
        <w:rPr>
          <w:u w:val="single"/>
        </w:rPr>
        <w:t>Mitgliedern</w:t>
      </w:r>
      <w:r>
        <w:t xml:space="preserve"> besteht (anzugeben sind vollständige Firma und Adresse)</w:t>
      </w:r>
      <w:r w:rsidR="00FB1AB6">
        <w:t>. Bei Bedarf ist die Tabelle unter Beibehaltung der fortlaufenden Nummerierung fortzusetzen.</w:t>
      </w:r>
      <w:r>
        <w:t>: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989"/>
        <w:gridCol w:w="2839"/>
        <w:gridCol w:w="2554"/>
        <w:gridCol w:w="2688"/>
      </w:tblGrid>
      <w:tr w:rsidR="00962B4D" w14:paraId="69A0B929" w14:textId="77777777" w:rsidTr="0042499B"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28BA185D" w14:textId="77777777" w:rsidR="00962B4D" w:rsidRDefault="00962B4D" w:rsidP="005B1077"/>
        </w:tc>
        <w:tc>
          <w:tcPr>
            <w:tcW w:w="15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064577D0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Firmenname, Anschrift</w:t>
            </w:r>
          </w:p>
        </w:tc>
        <w:tc>
          <w:tcPr>
            <w:tcW w:w="14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321219BD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Ansprechpartner</w:t>
            </w: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7B7243D2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 xml:space="preserve">Telefon, Telefax </w:t>
            </w:r>
          </w:p>
        </w:tc>
      </w:tr>
      <w:tr w:rsidR="00962B4D" w14:paraId="04D789E8" w14:textId="77777777" w:rsidTr="0042499B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55EC4D0F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1.</w:t>
            </w:r>
          </w:p>
        </w:tc>
        <w:sdt>
          <w:sdtPr>
            <w:id w:val="-1264847637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565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5551941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087539814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0CB6C688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2046056520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AEB02CE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B73302A" w14:textId="77777777" w:rsidTr="0042499B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5BD2406D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2.</w:t>
            </w:r>
          </w:p>
        </w:tc>
        <w:sdt>
          <w:sdtPr>
            <w:id w:val="512031201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56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BFE89D0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20736868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5EF9BFD6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24646094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E415553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4C152B3" w14:textId="77777777" w:rsidTr="0042499B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2D0B7B06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3.</w:t>
            </w:r>
          </w:p>
        </w:tc>
        <w:sdt>
          <w:sdtPr>
            <w:id w:val="1312677173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56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C7B5EC3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037736381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13EF208E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2069302982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7C0A686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A560471" w14:textId="77777777" w:rsidTr="0042499B">
        <w:tc>
          <w:tcPr>
            <w:tcW w:w="545" w:type="pct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578E65B5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4.</w:t>
            </w:r>
          </w:p>
        </w:tc>
        <w:sdt>
          <w:sdtPr>
            <w:id w:val="-265922484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56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CE0B1F0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1378046141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23170E38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781337761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8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46893F81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21AE4635" w14:textId="77777777" w:rsidTr="0042499B">
        <w:tc>
          <w:tcPr>
            <w:tcW w:w="545" w:type="pct"/>
            <w:tcBorders>
              <w:left w:val="nil"/>
              <w:right w:val="nil"/>
            </w:tcBorders>
            <w:shd w:val="clear" w:color="auto" w:fill="A6A6A6" w:themeFill="background1" w:themeFillShade="A6"/>
          </w:tcPr>
          <w:p w14:paraId="70F52EF3" w14:textId="77777777" w:rsidR="00962B4D" w:rsidRPr="00E95E48" w:rsidRDefault="00962B4D" w:rsidP="005B1077">
            <w:pPr>
              <w:rPr>
                <w:b/>
                <w:bCs/>
              </w:rPr>
            </w:pPr>
            <w:r w:rsidRPr="00E95E48">
              <w:rPr>
                <w:b/>
                <w:bCs/>
              </w:rPr>
              <w:t>5.</w:t>
            </w:r>
          </w:p>
        </w:tc>
        <w:sdt>
          <w:sdtPr>
            <w:id w:val="1878280647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565" w:type="pct"/>
                <w:tcBorders>
                  <w:left w:val="nil"/>
                  <w:right w:val="nil"/>
                </w:tcBorders>
              </w:tcPr>
              <w:p w14:paraId="0917208F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1076159786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08" w:type="pct"/>
                <w:tcBorders>
                  <w:left w:val="nil"/>
                  <w:right w:val="nil"/>
                </w:tcBorders>
              </w:tcPr>
              <w:p w14:paraId="5748C03A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-900051801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1482" w:type="pct"/>
                <w:tcBorders>
                  <w:left w:val="nil"/>
                  <w:right w:val="nil"/>
                </w:tcBorders>
              </w:tcPr>
              <w:p w14:paraId="1D034657" w14:textId="77777777" w:rsidR="00962B4D" w:rsidRDefault="00962B4D" w:rsidP="005B1077">
                <w:r w:rsidRPr="00E95E4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35C8277C" w14:textId="6C9FF68B" w:rsidR="00962B4D" w:rsidRDefault="000E1679" w:rsidP="00270E32">
      <w:pPr>
        <w:tabs>
          <w:tab w:val="left" w:pos="2025"/>
          <w:tab w:val="left" w:pos="3060"/>
        </w:tabs>
      </w:pPr>
      <w:r>
        <w:lastRenderedPageBreak/>
        <w:tab/>
      </w:r>
      <w:r w:rsidR="00270E32">
        <w:tab/>
      </w:r>
    </w:p>
    <w:p w14:paraId="5A9F9DC8" w14:textId="77777777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der bevollmächtigte Vertreter die Mitglieder gegenüber dem Auftraggeber rechtsverbindlich </w:t>
      </w:r>
      <w:r w:rsidRPr="00E95E48">
        <w:rPr>
          <w:u w:val="single"/>
        </w:rPr>
        <w:t>vertritt</w:t>
      </w:r>
      <w:r>
        <w:t>,</w:t>
      </w:r>
    </w:p>
    <w:p w14:paraId="3874E46A" w14:textId="77777777" w:rsidR="00962B4D" w:rsidRDefault="00962B4D" w:rsidP="00962B4D">
      <w:pPr>
        <w:pStyle w:val="Listenabsatz"/>
        <w:numPr>
          <w:ilvl w:val="0"/>
          <w:numId w:val="0"/>
        </w:numPr>
        <w:ind w:left="720"/>
      </w:pPr>
      <w:r>
        <w:t xml:space="preserve"> </w:t>
      </w:r>
    </w:p>
    <w:p w14:paraId="776B796A" w14:textId="77777777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alle Mitglieder als </w:t>
      </w:r>
      <w:r>
        <w:rPr>
          <w:u w:val="single"/>
        </w:rPr>
        <w:t xml:space="preserve">Gesamtschuldner </w:t>
      </w:r>
      <w:r>
        <w:t xml:space="preserve">haften, </w:t>
      </w:r>
    </w:p>
    <w:p w14:paraId="711DDF93" w14:textId="77777777" w:rsidR="00962B4D" w:rsidRDefault="00962B4D" w:rsidP="00962B4D">
      <w:pPr>
        <w:pStyle w:val="Listenabsatz"/>
        <w:numPr>
          <w:ilvl w:val="0"/>
          <w:numId w:val="0"/>
        </w:numPr>
        <w:ind w:left="644"/>
      </w:pPr>
    </w:p>
    <w:p w14:paraId="22170536" w14:textId="30316CCC" w:rsidR="00962B4D" w:rsidRDefault="00962B4D" w:rsidP="00962B4D">
      <w:pPr>
        <w:pStyle w:val="Listenabsatz"/>
        <w:numPr>
          <w:ilvl w:val="0"/>
          <w:numId w:val="24"/>
        </w:numPr>
      </w:pPr>
      <w:r>
        <w:t xml:space="preserve">die </w:t>
      </w:r>
      <w:r w:rsidRPr="00A86495">
        <w:rPr>
          <w:u w:val="single"/>
        </w:rPr>
        <w:t>Aufgabenaufteilung</w:t>
      </w:r>
      <w:r>
        <w:t xml:space="preserve"> </w:t>
      </w:r>
      <w:r w:rsidRPr="00A86495">
        <w:t>zwischen</w:t>
      </w:r>
      <w:r w:rsidRPr="00E95E48">
        <w:t xml:space="preserve"> den Mitgliedern</w:t>
      </w:r>
      <w:r>
        <w:t xml:space="preserve"> der Bewerbergemeinschaft wie folgt geplant ist</w:t>
      </w:r>
      <w:r w:rsidR="00FB1AB6">
        <w:t>.</w:t>
      </w:r>
      <w:r w:rsidR="00FB1AB6" w:rsidRPr="00FB1AB6">
        <w:t xml:space="preserve"> </w:t>
      </w:r>
      <w:r w:rsidR="00FB1AB6">
        <w:t>Bei Bedarf ist die Tabelle unter Beibehaltung der fortlaufenden Nummerierung fortzusetzen.</w:t>
      </w:r>
      <w:r>
        <w:t>:</w:t>
      </w:r>
    </w:p>
    <w:tbl>
      <w:tblPr>
        <w:tblStyle w:val="Tabellenraster"/>
        <w:tblW w:w="9197" w:type="dxa"/>
        <w:tblLook w:val="04A0" w:firstRow="1" w:lastRow="0" w:firstColumn="1" w:lastColumn="0" w:noHBand="0" w:noVBand="1"/>
      </w:tblPr>
      <w:tblGrid>
        <w:gridCol w:w="2596"/>
        <w:gridCol w:w="6601"/>
      </w:tblGrid>
      <w:tr w:rsidR="00962B4D" w14:paraId="037A63EC" w14:textId="77777777" w:rsidTr="0042499B">
        <w:trPr>
          <w:trHeight w:val="520"/>
        </w:trPr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682FB75D" w14:textId="77777777" w:rsidR="00962B4D" w:rsidRDefault="00962B4D" w:rsidP="005B1077"/>
        </w:tc>
        <w:tc>
          <w:tcPr>
            <w:tcW w:w="6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099A6752" w14:textId="77777777" w:rsidR="00962B4D" w:rsidRPr="00A86495" w:rsidRDefault="00962B4D" w:rsidP="005B1077">
            <w:r>
              <w:rPr>
                <w:b/>
                <w:bCs/>
              </w:rPr>
              <w:t>Aufgaben</w:t>
            </w:r>
          </w:p>
        </w:tc>
      </w:tr>
      <w:tr w:rsidR="00962B4D" w14:paraId="69C8392A" w14:textId="77777777" w:rsidTr="0042499B">
        <w:trPr>
          <w:trHeight w:val="886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095811E1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1.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12B2A09C" w14:textId="77777777" w:rsidR="00962B4D" w:rsidRDefault="00486DEB" w:rsidP="005B1077">
            <w:pPr>
              <w:tabs>
                <w:tab w:val="right" w:pos="6385"/>
              </w:tabs>
            </w:pPr>
            <w:sdt>
              <w:sdtPr>
                <w:id w:val="-1435739401"/>
                <w:placeholder>
                  <w:docPart w:val="D4A1C1346AEE4BF2973297AFCF765409"/>
                </w:placeholder>
                <w:showingPlcHdr/>
              </w:sdtPr>
              <w:sdtEndPr/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701EEDED" w14:textId="77777777" w:rsidTr="0042499B">
        <w:trPr>
          <w:trHeight w:val="905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4145FED0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2.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354D4363" w14:textId="77777777" w:rsidR="00962B4D" w:rsidRDefault="00486DEB" w:rsidP="005B1077">
            <w:pPr>
              <w:tabs>
                <w:tab w:val="left" w:pos="5292"/>
              </w:tabs>
            </w:pPr>
            <w:sdt>
              <w:sdtPr>
                <w:id w:val="-169715300"/>
                <w:placeholder>
                  <w:docPart w:val="D4A1C1346AEE4BF2973297AFCF765409"/>
                </w:placeholder>
                <w:showingPlcHdr/>
              </w:sdtPr>
              <w:sdtEndPr/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40F10A1F" w14:textId="77777777" w:rsidTr="0042499B">
        <w:trPr>
          <w:trHeight w:val="905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6D9A8971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3.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5C97A710" w14:textId="77777777" w:rsidR="00962B4D" w:rsidRDefault="00486DEB" w:rsidP="005B1077">
            <w:pPr>
              <w:tabs>
                <w:tab w:val="right" w:pos="6385"/>
              </w:tabs>
            </w:pPr>
            <w:sdt>
              <w:sdtPr>
                <w:id w:val="-1171405278"/>
                <w:placeholder>
                  <w:docPart w:val="D4A1C1346AEE4BF2973297AFCF765409"/>
                </w:placeholder>
                <w:showingPlcHdr/>
              </w:sdtPr>
              <w:sdtEndPr/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770CDE18" w14:textId="77777777" w:rsidTr="0042499B">
        <w:trPr>
          <w:trHeight w:val="886"/>
        </w:trPr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7A1E2405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4. Mitglied der Bewerbergemeinschaft  </w:t>
            </w:r>
          </w:p>
        </w:tc>
        <w:tc>
          <w:tcPr>
            <w:tcW w:w="6601" w:type="dxa"/>
            <w:tcBorders>
              <w:left w:val="nil"/>
              <w:bottom w:val="single" w:sz="4" w:space="0" w:color="auto"/>
              <w:right w:val="nil"/>
            </w:tcBorders>
          </w:tcPr>
          <w:p w14:paraId="7158CF12" w14:textId="77777777" w:rsidR="00962B4D" w:rsidRDefault="00486DEB" w:rsidP="005B1077">
            <w:pPr>
              <w:tabs>
                <w:tab w:val="right" w:pos="6385"/>
              </w:tabs>
            </w:pPr>
            <w:sdt>
              <w:sdtPr>
                <w:id w:val="194133094"/>
                <w:placeholder>
                  <w:docPart w:val="D4A1C1346AEE4BF2973297AFCF765409"/>
                </w:placeholder>
                <w:showingPlcHdr/>
              </w:sdtPr>
              <w:sdtEndPr/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  <w:tr w:rsidR="00962B4D" w14:paraId="1E657D65" w14:textId="77777777" w:rsidTr="0042499B">
        <w:trPr>
          <w:trHeight w:val="886"/>
        </w:trPr>
        <w:tc>
          <w:tcPr>
            <w:tcW w:w="2596" w:type="dxa"/>
            <w:tcBorders>
              <w:left w:val="nil"/>
              <w:right w:val="nil"/>
            </w:tcBorders>
            <w:shd w:val="clear" w:color="auto" w:fill="A6A6A6" w:themeFill="background1" w:themeFillShade="A6"/>
          </w:tcPr>
          <w:p w14:paraId="43B148F6" w14:textId="77777777" w:rsidR="00962B4D" w:rsidRPr="00A86495" w:rsidRDefault="00962B4D" w:rsidP="005B1077">
            <w:pPr>
              <w:rPr>
                <w:b/>
                <w:bCs/>
              </w:rPr>
            </w:pPr>
            <w:r w:rsidRPr="00A86495">
              <w:rPr>
                <w:b/>
                <w:bCs/>
              </w:rPr>
              <w:t xml:space="preserve">5. Mitglied der Bewerbergemeinschaft  </w:t>
            </w:r>
          </w:p>
        </w:tc>
        <w:tc>
          <w:tcPr>
            <w:tcW w:w="6601" w:type="dxa"/>
            <w:tcBorders>
              <w:left w:val="nil"/>
              <w:right w:val="nil"/>
            </w:tcBorders>
          </w:tcPr>
          <w:p w14:paraId="0348E428" w14:textId="77777777" w:rsidR="00962B4D" w:rsidRDefault="00486DEB" w:rsidP="005B1077">
            <w:pPr>
              <w:tabs>
                <w:tab w:val="right" w:pos="6385"/>
              </w:tabs>
            </w:pPr>
            <w:sdt>
              <w:sdtPr>
                <w:id w:val="-1982446340"/>
                <w:placeholder>
                  <w:docPart w:val="D4A1C1346AEE4BF2973297AFCF765409"/>
                </w:placeholder>
                <w:showingPlcHdr/>
              </w:sdtPr>
              <w:sdtEndPr/>
              <w:sdtContent>
                <w:r w:rsidR="00962B4D" w:rsidRPr="00A86495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sdtContent>
            </w:sdt>
            <w:r w:rsidR="00962B4D">
              <w:tab/>
            </w:r>
          </w:p>
        </w:tc>
      </w:tr>
    </w:tbl>
    <w:p w14:paraId="36883B46" w14:textId="77777777" w:rsidR="00962B4D" w:rsidRDefault="00962B4D" w:rsidP="00962B4D">
      <w:pPr>
        <w:rPr>
          <w:u w:val="single"/>
        </w:rPr>
      </w:pPr>
      <w:r>
        <w:rPr>
          <w:u w:val="single"/>
        </w:rPr>
        <w:br w:type="page"/>
      </w:r>
    </w:p>
    <w:p w14:paraId="2356C406" w14:textId="112B1E86" w:rsidR="00962B4D" w:rsidRDefault="00962B4D" w:rsidP="00962B4D">
      <w:r>
        <w:rPr>
          <w:u w:val="single"/>
        </w:rPr>
        <w:lastRenderedPageBreak/>
        <w:t xml:space="preserve">Name </w:t>
      </w:r>
      <w:r>
        <w:t>des Erklärenden (mit Ort/Datum) jedes einzelnen Mitglieds der Bewerbergemeinschaft</w:t>
      </w:r>
      <w:r w:rsidR="00FB1AB6">
        <w:t>.</w:t>
      </w:r>
      <w:r w:rsidR="00707F1A" w:rsidRPr="00707F1A">
        <w:t xml:space="preserve"> </w:t>
      </w:r>
      <w:r w:rsidR="00707F1A">
        <w:t>Bei Bedarf ist die Tabelle unter Beibehaltung der fortlaufenden Nummerierung fortzusetzen</w:t>
      </w:r>
      <w: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96"/>
        <w:gridCol w:w="2155"/>
        <w:gridCol w:w="2156"/>
        <w:gridCol w:w="2163"/>
      </w:tblGrid>
      <w:tr w:rsidR="00962B4D" w14:paraId="1A3C176F" w14:textId="77777777" w:rsidTr="0042499B">
        <w:trPr>
          <w:cantSplit/>
          <w:trHeight w:val="1134"/>
        </w:trPr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52AADA9E" w14:textId="77777777" w:rsidR="00962B4D" w:rsidRDefault="00962B4D" w:rsidP="005B1077"/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center"/>
          </w:tcPr>
          <w:p w14:paraId="7F91C153" w14:textId="77777777" w:rsidR="00962B4D" w:rsidRPr="00682572" w:rsidRDefault="00962B4D" w:rsidP="005B10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Ort</w:t>
            </w:r>
          </w:p>
        </w:tc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center"/>
          </w:tcPr>
          <w:p w14:paraId="15B29CDE" w14:textId="77777777" w:rsidR="00962B4D" w:rsidRPr="00682572" w:rsidRDefault="00962B4D" w:rsidP="005B10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Datum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center"/>
          </w:tcPr>
          <w:p w14:paraId="0038B31D" w14:textId="77777777" w:rsidR="00962B4D" w:rsidRPr="00682572" w:rsidRDefault="00962B4D" w:rsidP="005B1077">
            <w:pPr>
              <w:jc w:val="center"/>
              <w:rPr>
                <w:b/>
                <w:bCs/>
              </w:rPr>
            </w:pPr>
            <w:r w:rsidRPr="00682572">
              <w:rPr>
                <w:b/>
                <w:bCs/>
              </w:rPr>
              <w:t>Name des Erklärenden in Textform</w:t>
            </w:r>
          </w:p>
        </w:tc>
      </w:tr>
      <w:tr w:rsidR="00962B4D" w14:paraId="7BF7D8FA" w14:textId="77777777" w:rsidTr="0042499B"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0E5BC423" w14:textId="77777777" w:rsidR="00962B4D" w:rsidRDefault="00962B4D" w:rsidP="005B1077">
            <w:r w:rsidRPr="00A86495">
              <w:rPr>
                <w:b/>
                <w:bCs/>
              </w:rPr>
              <w:t xml:space="preserve">1. Mitglied der Bewerbergemeinschaft  </w:t>
            </w:r>
          </w:p>
        </w:tc>
        <w:sdt>
          <w:sdtPr>
            <w:rPr>
              <w:highlight w:val="yellow"/>
            </w:rPr>
            <w:id w:val="1436787909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5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71802725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259185600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C6A9DD3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1229059580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1357C8D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23DD5C8C" w14:textId="77777777" w:rsidTr="0042499B"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6E4BF205" w14:textId="77777777" w:rsidR="00962B4D" w:rsidRDefault="00962B4D" w:rsidP="005B1077">
            <w:r>
              <w:rPr>
                <w:b/>
                <w:bCs/>
              </w:rPr>
              <w:t>2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id w:val="146011147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290914A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970482431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F22BE3E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590667330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62E91BD3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7C27F124" w14:textId="77777777" w:rsidTr="0042499B"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7E343A1A" w14:textId="77777777" w:rsidR="00962B4D" w:rsidRDefault="00962B4D" w:rsidP="005B1077">
            <w:r>
              <w:rPr>
                <w:b/>
                <w:bCs/>
              </w:rPr>
              <w:t>3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rPr>
              <w:highlight w:val="yellow"/>
            </w:rPr>
            <w:id w:val="-482159040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5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34A5F015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865600989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CF81A30" w14:textId="77777777" w:rsidR="00962B4D" w:rsidRDefault="00962B4D" w:rsidP="005B1077">
                <w:r w:rsidRPr="00D5293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694612416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351184FF" w14:textId="77777777" w:rsidR="00962B4D" w:rsidRDefault="00962B4D" w:rsidP="005B1077">
                <w:r w:rsidRPr="00D5293D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3F9403D4" w14:textId="77777777" w:rsidTr="0042499B">
        <w:tc>
          <w:tcPr>
            <w:tcW w:w="2596" w:type="dxa"/>
            <w:tcBorders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</w:tcPr>
          <w:p w14:paraId="235AEF5C" w14:textId="77777777" w:rsidR="00962B4D" w:rsidRDefault="00962B4D" w:rsidP="005B1077">
            <w:r>
              <w:rPr>
                <w:b/>
                <w:bCs/>
              </w:rPr>
              <w:t>4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rPr>
              <w:highlight w:val="yellow"/>
            </w:rPr>
            <w:id w:val="283781003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5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729D6ADE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id w:val="696663607"/>
            <w:placeholder>
              <w:docPart w:val="D4A1C1346AEE4BF2973297AFCF765409"/>
            </w:placeholder>
          </w:sdtPr>
          <w:sdtEndPr>
            <w:rPr>
              <w:highlight w:val="yellow"/>
            </w:rPr>
          </w:sdtEndPr>
          <w:sdtContent>
            <w:tc>
              <w:tcPr>
                <w:tcW w:w="2156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sdt>
                <w:sdtPr>
                  <w:rPr>
                    <w:highlight w:val="yellow"/>
                  </w:rPr>
                  <w:id w:val="-204948798"/>
                  <w:placeholder>
                    <w:docPart w:val="D4A1C1346AEE4BF2973297AFCF765409"/>
                  </w:placeholder>
                  <w:showingPlcHdr/>
                </w:sdtPr>
                <w:sdtEndPr/>
                <w:sdtContent>
                  <w:p w14:paraId="1C19CDAC" w14:textId="77777777" w:rsidR="00962B4D" w:rsidRDefault="00962B4D" w:rsidP="005B1077">
                    <w:r w:rsidRPr="00682572">
                      <w:rPr>
                        <w:rStyle w:val="Platzhaltertext"/>
                        <w:highlight w:val="yellow"/>
                      </w:rPr>
                      <w:t>Klicken oder tippen Sie hier, um Text einzugeben.</w:t>
                    </w:r>
                  </w:p>
                </w:sdtContent>
              </w:sdt>
            </w:tc>
          </w:sdtContent>
        </w:sdt>
        <w:sdt>
          <w:sdtPr>
            <w:rPr>
              <w:highlight w:val="yellow"/>
            </w:rPr>
            <w:id w:val="1816368163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63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4F3FF40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62B4D" w14:paraId="1826BB9A" w14:textId="77777777" w:rsidTr="0042499B">
        <w:tc>
          <w:tcPr>
            <w:tcW w:w="2596" w:type="dxa"/>
            <w:tcBorders>
              <w:left w:val="nil"/>
              <w:right w:val="nil"/>
            </w:tcBorders>
            <w:shd w:val="clear" w:color="auto" w:fill="A6A6A6" w:themeFill="background1" w:themeFillShade="A6"/>
          </w:tcPr>
          <w:p w14:paraId="2C63C418" w14:textId="77777777" w:rsidR="00962B4D" w:rsidRDefault="00962B4D" w:rsidP="005B1077">
            <w:r>
              <w:rPr>
                <w:b/>
                <w:bCs/>
              </w:rPr>
              <w:t>5</w:t>
            </w:r>
            <w:r w:rsidRPr="00A86495">
              <w:rPr>
                <w:b/>
                <w:bCs/>
              </w:rPr>
              <w:t xml:space="preserve">. Mitglied der Bewerbergemeinschaft  </w:t>
            </w:r>
          </w:p>
        </w:tc>
        <w:sdt>
          <w:sdtPr>
            <w:rPr>
              <w:highlight w:val="yellow"/>
            </w:rPr>
            <w:id w:val="-2075812014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5" w:type="dxa"/>
                <w:tcBorders>
                  <w:left w:val="nil"/>
                  <w:right w:val="nil"/>
                </w:tcBorders>
              </w:tcPr>
              <w:p w14:paraId="0A668BAA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1761256536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56" w:type="dxa"/>
                <w:tcBorders>
                  <w:left w:val="nil"/>
                  <w:right w:val="nil"/>
                </w:tcBorders>
              </w:tcPr>
              <w:p w14:paraId="1B089C0D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highlight w:val="yellow"/>
            </w:rPr>
            <w:id w:val="-1468669036"/>
            <w:placeholder>
              <w:docPart w:val="D4A1C1346AEE4BF2973297AFCF765409"/>
            </w:placeholder>
            <w:showingPlcHdr/>
          </w:sdtPr>
          <w:sdtEndPr/>
          <w:sdtContent>
            <w:tc>
              <w:tcPr>
                <w:tcW w:w="2163" w:type="dxa"/>
                <w:tcBorders>
                  <w:left w:val="nil"/>
                  <w:right w:val="nil"/>
                </w:tcBorders>
              </w:tcPr>
              <w:p w14:paraId="34576767" w14:textId="77777777" w:rsidR="00962B4D" w:rsidRDefault="00962B4D" w:rsidP="005B1077">
                <w:r w:rsidRPr="00682572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7044C309" w14:textId="77777777" w:rsidR="00D90E51" w:rsidRDefault="00D90E51" w:rsidP="00D90E51"/>
    <w:sectPr w:rsidR="00D90E51" w:rsidSect="00A073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2BCF6" w14:textId="77777777" w:rsidR="00486DEB" w:rsidRDefault="00486DEB" w:rsidP="00062AE7">
      <w:pPr>
        <w:spacing w:after="0" w:line="240" w:lineRule="auto"/>
      </w:pPr>
      <w:r>
        <w:separator/>
      </w:r>
    </w:p>
  </w:endnote>
  <w:endnote w:type="continuationSeparator" w:id="0">
    <w:p w14:paraId="35D27DBC" w14:textId="77777777" w:rsidR="00486DEB" w:rsidRDefault="00486DEB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74214" w14:textId="77777777" w:rsidR="008173DC" w:rsidRDefault="008173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3FECB" w14:textId="77777777" w:rsidR="008173DC" w:rsidRDefault="008173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33C0D" w14:textId="77777777" w:rsidR="008173DC" w:rsidRDefault="008173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B6A3B" w14:textId="77777777" w:rsidR="00486DEB" w:rsidRDefault="00486DEB" w:rsidP="00062AE7">
      <w:pPr>
        <w:spacing w:after="0" w:line="240" w:lineRule="auto"/>
      </w:pPr>
      <w:r>
        <w:separator/>
      </w:r>
    </w:p>
  </w:footnote>
  <w:footnote w:type="continuationSeparator" w:id="0">
    <w:p w14:paraId="4A921FAC" w14:textId="77777777" w:rsidR="00486DEB" w:rsidRDefault="00486DEB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77190" w14:textId="77777777" w:rsidR="008173DC" w:rsidRDefault="008173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4A28E5" w:rsidRPr="004A28E5" w14:paraId="46B8DDD2" w14:textId="77777777" w:rsidTr="004A28E5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4A28E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4A28E5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11F7F502" w:rsidR="00A073B4" w:rsidRPr="004A28E5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 w:rsidRPr="004A28E5">
            <w:rPr>
              <w:b/>
              <w:bCs/>
              <w:color w:val="808080" w:themeColor="background1" w:themeShade="80"/>
              <w:sz w:val="44"/>
              <w:szCs w:val="44"/>
            </w:rPr>
            <w:t>0</w:t>
          </w:r>
          <w:r w:rsidR="007B688D">
            <w:rPr>
              <w:b/>
              <w:bCs/>
              <w:color w:val="808080" w:themeColor="background1" w:themeShade="80"/>
              <w:sz w:val="44"/>
              <w:szCs w:val="44"/>
            </w:rPr>
            <w:t>3</w:t>
          </w:r>
        </w:p>
      </w:tc>
      <w:tc>
        <w:tcPr>
          <w:tcW w:w="5670" w:type="dxa"/>
          <w:vAlign w:val="center"/>
        </w:tcPr>
        <w:p w14:paraId="013A4142" w14:textId="65399CC1" w:rsidR="00A073B4" w:rsidRPr="004A28E5" w:rsidRDefault="007127EA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4A28E5">
            <w:rPr>
              <w:color w:val="808080" w:themeColor="background1" w:themeShade="80"/>
            </w:rPr>
            <w:t xml:space="preserve">Erklärung </w:t>
          </w:r>
          <w:r w:rsidR="00AC1D9E" w:rsidRPr="004A28E5">
            <w:rPr>
              <w:color w:val="808080" w:themeColor="background1" w:themeShade="80"/>
            </w:rPr>
            <w:t>der Bewerbergemeinschaft</w:t>
          </w:r>
        </w:p>
      </w:tc>
      <w:tc>
        <w:tcPr>
          <w:tcW w:w="1977" w:type="dxa"/>
        </w:tcPr>
        <w:p w14:paraId="32E64384" w14:textId="7D7596EB" w:rsidR="00A073B4" w:rsidRPr="004A28E5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4A28E5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6F8C900E" w:rsidR="00A073B4" w:rsidRDefault="00A073B4" w:rsidP="002343DF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E21050B7243A4E6FB734E041EF42F2A3"/>
              </w:placeholder>
            </w:sdtPr>
            <w:sdtEndPr/>
            <w:sdtContent>
              <w:r w:rsidR="00D47AD7" w:rsidRPr="00D47AD7">
                <w:rPr>
                  <w:color w:val="666F7A" w:themeColor="text2"/>
                </w:rPr>
                <w:t>004/2026_1340-003_O_740_EiMi</w:t>
              </w:r>
            </w:sdtContent>
          </w:sdt>
        </w:p>
      </w:tc>
      <w:tc>
        <w:tcPr>
          <w:tcW w:w="1977" w:type="dxa"/>
          <w:vAlign w:val="center"/>
        </w:tcPr>
        <w:p w14:paraId="495FF4DA" w14:textId="61D8191D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CC84EE9"/>
    <w:multiLevelType w:val="hybridMultilevel"/>
    <w:tmpl w:val="FCC80E0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06A35"/>
    <w:multiLevelType w:val="hybridMultilevel"/>
    <w:tmpl w:val="1F7422A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05594"/>
    <w:multiLevelType w:val="hybridMultilevel"/>
    <w:tmpl w:val="20BC4DC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2A2A97"/>
    <w:multiLevelType w:val="hybridMultilevel"/>
    <w:tmpl w:val="3B8255BA"/>
    <w:lvl w:ilvl="0" w:tplc="0407001B">
      <w:start w:val="1"/>
      <w:numFmt w:val="lowerRoman"/>
      <w:lvlText w:val="%1."/>
      <w:lvlJc w:val="righ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44D0A72"/>
    <w:multiLevelType w:val="hybridMultilevel"/>
    <w:tmpl w:val="71064ED0"/>
    <w:lvl w:ilvl="0" w:tplc="59DEF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8AFC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9329A"/>
    <w:multiLevelType w:val="hybridMultilevel"/>
    <w:tmpl w:val="3AB0F4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A24D93"/>
    <w:multiLevelType w:val="hybridMultilevel"/>
    <w:tmpl w:val="55143FD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8"/>
  </w:num>
  <w:num w:numId="2" w16cid:durableId="20136143">
    <w:abstractNumId w:val="8"/>
    <w:lvlOverride w:ilvl="0">
      <w:startOverride w:val="1"/>
    </w:lvlOverride>
  </w:num>
  <w:num w:numId="3" w16cid:durableId="1244755585">
    <w:abstractNumId w:val="8"/>
    <w:lvlOverride w:ilvl="0">
      <w:startOverride w:val="1"/>
    </w:lvlOverride>
  </w:num>
  <w:num w:numId="4" w16cid:durableId="1643659075">
    <w:abstractNumId w:val="1"/>
  </w:num>
  <w:num w:numId="5" w16cid:durableId="1862157343">
    <w:abstractNumId w:val="17"/>
  </w:num>
  <w:num w:numId="6" w16cid:durableId="780491728">
    <w:abstractNumId w:val="11"/>
  </w:num>
  <w:num w:numId="7" w16cid:durableId="2134442403">
    <w:abstractNumId w:val="12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3"/>
  </w:num>
  <w:num w:numId="14" w16cid:durableId="1353528937">
    <w:abstractNumId w:val="7"/>
  </w:num>
  <w:num w:numId="15" w16cid:durableId="854265301">
    <w:abstractNumId w:val="5"/>
  </w:num>
  <w:num w:numId="16" w16cid:durableId="418404739">
    <w:abstractNumId w:val="16"/>
  </w:num>
  <w:num w:numId="17" w16cid:durableId="463502983">
    <w:abstractNumId w:val="9"/>
  </w:num>
  <w:num w:numId="18" w16cid:durableId="2092894039">
    <w:abstractNumId w:val="15"/>
  </w:num>
  <w:num w:numId="19" w16cid:durableId="1392844683">
    <w:abstractNumId w:val="18"/>
  </w:num>
  <w:num w:numId="20" w16cid:durableId="1544977797">
    <w:abstractNumId w:val="3"/>
  </w:num>
  <w:num w:numId="21" w16cid:durableId="957024177">
    <w:abstractNumId w:val="19"/>
  </w:num>
  <w:num w:numId="22" w16cid:durableId="1073090942">
    <w:abstractNumId w:val="14"/>
  </w:num>
  <w:num w:numId="23" w16cid:durableId="900213436">
    <w:abstractNumId w:val="10"/>
  </w:num>
  <w:num w:numId="24" w16cid:durableId="1373073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RKSZp9uCeoeNLZCp+5UtBbwwCjS/s4qZqeTzYXWoUfbkSw5lWbdOdpDawqB9mM1wSiMvY6GOETdFG2FLsfkxOw==" w:salt="KdBe0AfNQyHtGtFEhOPJGQ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62AE7"/>
    <w:rsid w:val="00075085"/>
    <w:rsid w:val="00090C53"/>
    <w:rsid w:val="00094F93"/>
    <w:rsid w:val="00095B93"/>
    <w:rsid w:val="000A00EF"/>
    <w:rsid w:val="000B4365"/>
    <w:rsid w:val="000C6AFA"/>
    <w:rsid w:val="000D1688"/>
    <w:rsid w:val="000E0016"/>
    <w:rsid w:val="000E1679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C3C56"/>
    <w:rsid w:val="001D3A4A"/>
    <w:rsid w:val="001E1129"/>
    <w:rsid w:val="002019CB"/>
    <w:rsid w:val="00213AEE"/>
    <w:rsid w:val="00223207"/>
    <w:rsid w:val="002329D0"/>
    <w:rsid w:val="002343DF"/>
    <w:rsid w:val="002409EE"/>
    <w:rsid w:val="00247A12"/>
    <w:rsid w:val="002559C1"/>
    <w:rsid w:val="00270155"/>
    <w:rsid w:val="00270E32"/>
    <w:rsid w:val="00274EB0"/>
    <w:rsid w:val="00286977"/>
    <w:rsid w:val="00287856"/>
    <w:rsid w:val="00291FB5"/>
    <w:rsid w:val="002A2EA4"/>
    <w:rsid w:val="002B1408"/>
    <w:rsid w:val="002C1A76"/>
    <w:rsid w:val="002C2B77"/>
    <w:rsid w:val="002D5344"/>
    <w:rsid w:val="002D7B95"/>
    <w:rsid w:val="002E5C90"/>
    <w:rsid w:val="002F0F3D"/>
    <w:rsid w:val="0030337A"/>
    <w:rsid w:val="00310F3F"/>
    <w:rsid w:val="0033216E"/>
    <w:rsid w:val="0033605B"/>
    <w:rsid w:val="003360E6"/>
    <w:rsid w:val="00336DFA"/>
    <w:rsid w:val="0036593C"/>
    <w:rsid w:val="00367C18"/>
    <w:rsid w:val="003912D1"/>
    <w:rsid w:val="003969F8"/>
    <w:rsid w:val="003A164A"/>
    <w:rsid w:val="003A2429"/>
    <w:rsid w:val="003D5119"/>
    <w:rsid w:val="003E5A47"/>
    <w:rsid w:val="003E71BC"/>
    <w:rsid w:val="004104D2"/>
    <w:rsid w:val="00417D72"/>
    <w:rsid w:val="00423D84"/>
    <w:rsid w:val="0042499B"/>
    <w:rsid w:val="0042634B"/>
    <w:rsid w:val="004312AC"/>
    <w:rsid w:val="004352F0"/>
    <w:rsid w:val="00437C29"/>
    <w:rsid w:val="004548D5"/>
    <w:rsid w:val="00482AD9"/>
    <w:rsid w:val="00486DEB"/>
    <w:rsid w:val="00494E36"/>
    <w:rsid w:val="00495C8F"/>
    <w:rsid w:val="004A28E5"/>
    <w:rsid w:val="004B610E"/>
    <w:rsid w:val="004D5218"/>
    <w:rsid w:val="004E6313"/>
    <w:rsid w:val="004F7431"/>
    <w:rsid w:val="0050248C"/>
    <w:rsid w:val="00515400"/>
    <w:rsid w:val="0053042E"/>
    <w:rsid w:val="00532769"/>
    <w:rsid w:val="00542F59"/>
    <w:rsid w:val="00544DA5"/>
    <w:rsid w:val="00560B4A"/>
    <w:rsid w:val="00567FCF"/>
    <w:rsid w:val="00573238"/>
    <w:rsid w:val="00574620"/>
    <w:rsid w:val="00575886"/>
    <w:rsid w:val="00575AFC"/>
    <w:rsid w:val="00593364"/>
    <w:rsid w:val="00596EB1"/>
    <w:rsid w:val="005A3C85"/>
    <w:rsid w:val="005B3682"/>
    <w:rsid w:val="005C0831"/>
    <w:rsid w:val="005C46E4"/>
    <w:rsid w:val="005C738D"/>
    <w:rsid w:val="005E6892"/>
    <w:rsid w:val="00603134"/>
    <w:rsid w:val="00607A42"/>
    <w:rsid w:val="00616900"/>
    <w:rsid w:val="00621555"/>
    <w:rsid w:val="00647F29"/>
    <w:rsid w:val="006673EB"/>
    <w:rsid w:val="00671DB6"/>
    <w:rsid w:val="00673125"/>
    <w:rsid w:val="00682943"/>
    <w:rsid w:val="00685C92"/>
    <w:rsid w:val="006904B5"/>
    <w:rsid w:val="006A71AF"/>
    <w:rsid w:val="006B02D0"/>
    <w:rsid w:val="006C300A"/>
    <w:rsid w:val="006C42A3"/>
    <w:rsid w:val="006D1292"/>
    <w:rsid w:val="006D4EA3"/>
    <w:rsid w:val="006D572C"/>
    <w:rsid w:val="007049CB"/>
    <w:rsid w:val="00707F1A"/>
    <w:rsid w:val="007127EA"/>
    <w:rsid w:val="007151C4"/>
    <w:rsid w:val="007159C1"/>
    <w:rsid w:val="00731199"/>
    <w:rsid w:val="00736BE1"/>
    <w:rsid w:val="00744C96"/>
    <w:rsid w:val="007462C3"/>
    <w:rsid w:val="007564A3"/>
    <w:rsid w:val="00760C81"/>
    <w:rsid w:val="007651F5"/>
    <w:rsid w:val="007A60B2"/>
    <w:rsid w:val="007B299D"/>
    <w:rsid w:val="007B2ACF"/>
    <w:rsid w:val="007B688D"/>
    <w:rsid w:val="007D3D75"/>
    <w:rsid w:val="007F141C"/>
    <w:rsid w:val="008173DC"/>
    <w:rsid w:val="00841A60"/>
    <w:rsid w:val="0084231A"/>
    <w:rsid w:val="00885625"/>
    <w:rsid w:val="00893F7D"/>
    <w:rsid w:val="008A07D7"/>
    <w:rsid w:val="008B4442"/>
    <w:rsid w:val="008C289A"/>
    <w:rsid w:val="008E1004"/>
    <w:rsid w:val="008E3F0B"/>
    <w:rsid w:val="008E7B2B"/>
    <w:rsid w:val="008F5BAF"/>
    <w:rsid w:val="0091561A"/>
    <w:rsid w:val="00937B18"/>
    <w:rsid w:val="009573CF"/>
    <w:rsid w:val="00961F1B"/>
    <w:rsid w:val="00962B4D"/>
    <w:rsid w:val="0098546B"/>
    <w:rsid w:val="00995D9B"/>
    <w:rsid w:val="00997681"/>
    <w:rsid w:val="00997A8C"/>
    <w:rsid w:val="009A06DF"/>
    <w:rsid w:val="009B7B06"/>
    <w:rsid w:val="009D6E5B"/>
    <w:rsid w:val="009E631A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778CE"/>
    <w:rsid w:val="00AA098A"/>
    <w:rsid w:val="00AA19D0"/>
    <w:rsid w:val="00AC1D9E"/>
    <w:rsid w:val="00AC32EB"/>
    <w:rsid w:val="00AE7B02"/>
    <w:rsid w:val="00AF2789"/>
    <w:rsid w:val="00B12A7A"/>
    <w:rsid w:val="00B14E15"/>
    <w:rsid w:val="00B20428"/>
    <w:rsid w:val="00B20969"/>
    <w:rsid w:val="00B23BF2"/>
    <w:rsid w:val="00B322D4"/>
    <w:rsid w:val="00B36EF8"/>
    <w:rsid w:val="00B61402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F5467"/>
    <w:rsid w:val="00C3498E"/>
    <w:rsid w:val="00C42271"/>
    <w:rsid w:val="00C428E8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A2004"/>
    <w:rsid w:val="00CB1127"/>
    <w:rsid w:val="00CB4E8A"/>
    <w:rsid w:val="00CD3411"/>
    <w:rsid w:val="00D02ED8"/>
    <w:rsid w:val="00D07444"/>
    <w:rsid w:val="00D25A81"/>
    <w:rsid w:val="00D340E4"/>
    <w:rsid w:val="00D44F40"/>
    <w:rsid w:val="00D4557F"/>
    <w:rsid w:val="00D47AD7"/>
    <w:rsid w:val="00D52031"/>
    <w:rsid w:val="00D54582"/>
    <w:rsid w:val="00D54952"/>
    <w:rsid w:val="00D64D50"/>
    <w:rsid w:val="00D74AA6"/>
    <w:rsid w:val="00D7796C"/>
    <w:rsid w:val="00D90E51"/>
    <w:rsid w:val="00D94994"/>
    <w:rsid w:val="00DA0DCA"/>
    <w:rsid w:val="00DA1E8F"/>
    <w:rsid w:val="00DC0E1F"/>
    <w:rsid w:val="00DC47EA"/>
    <w:rsid w:val="00DC53A9"/>
    <w:rsid w:val="00DD69B4"/>
    <w:rsid w:val="00E0266C"/>
    <w:rsid w:val="00E47B5E"/>
    <w:rsid w:val="00E63686"/>
    <w:rsid w:val="00E75ACB"/>
    <w:rsid w:val="00E87E64"/>
    <w:rsid w:val="00EB1359"/>
    <w:rsid w:val="00EC494A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777C7"/>
    <w:rsid w:val="00F861B7"/>
    <w:rsid w:val="00F86814"/>
    <w:rsid w:val="00FA78FB"/>
    <w:rsid w:val="00FB1AB6"/>
    <w:rsid w:val="00FB4070"/>
    <w:rsid w:val="00FC5D45"/>
    <w:rsid w:val="00FC65D4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3D511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98546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8546B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854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7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4A1C1346AEE4BF2973297AFCF7654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A7E47D-0D03-46E5-AC09-00C13BB302F8}"/>
      </w:docPartPr>
      <w:docPartBody>
        <w:p w:rsidR="00034647" w:rsidRDefault="00034647" w:rsidP="00034647">
          <w:pPr>
            <w:pStyle w:val="D4A1C1346AEE4BF2973297AFCF765409"/>
          </w:pPr>
          <w:r w:rsidRPr="00A04F2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1050B7243A4E6FB734E041EF42F2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069D6-27C9-4528-ABFF-93433DE7E4AE}"/>
      </w:docPartPr>
      <w:docPartBody>
        <w:p w:rsidR="003207E0" w:rsidRDefault="003207E0" w:rsidP="003207E0">
          <w:pPr>
            <w:pStyle w:val="E21050B7243A4E6FB734E041EF42F2A3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34647"/>
    <w:rsid w:val="00086D55"/>
    <w:rsid w:val="000D1030"/>
    <w:rsid w:val="00122251"/>
    <w:rsid w:val="001E1129"/>
    <w:rsid w:val="00225DAB"/>
    <w:rsid w:val="002C179D"/>
    <w:rsid w:val="003207E0"/>
    <w:rsid w:val="003A2429"/>
    <w:rsid w:val="004216F2"/>
    <w:rsid w:val="004773E1"/>
    <w:rsid w:val="00482AD9"/>
    <w:rsid w:val="004B41AD"/>
    <w:rsid w:val="00520BFB"/>
    <w:rsid w:val="005D329F"/>
    <w:rsid w:val="00600E5C"/>
    <w:rsid w:val="006C300A"/>
    <w:rsid w:val="00736BE1"/>
    <w:rsid w:val="00741B73"/>
    <w:rsid w:val="0075634B"/>
    <w:rsid w:val="007A60B2"/>
    <w:rsid w:val="00801A04"/>
    <w:rsid w:val="00881C66"/>
    <w:rsid w:val="0092498D"/>
    <w:rsid w:val="009B7B06"/>
    <w:rsid w:val="009D1042"/>
    <w:rsid w:val="00A24715"/>
    <w:rsid w:val="00A265C5"/>
    <w:rsid w:val="00B41E39"/>
    <w:rsid w:val="00C20F96"/>
    <w:rsid w:val="00C34A48"/>
    <w:rsid w:val="00CD3411"/>
    <w:rsid w:val="00D110F0"/>
    <w:rsid w:val="00D23C1D"/>
    <w:rsid w:val="00D44F40"/>
    <w:rsid w:val="00D54952"/>
    <w:rsid w:val="00DA04DA"/>
    <w:rsid w:val="00DC47EA"/>
    <w:rsid w:val="00E24490"/>
    <w:rsid w:val="00F74255"/>
    <w:rsid w:val="00F8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207E0"/>
  </w:style>
  <w:style w:type="paragraph" w:customStyle="1" w:styleId="D4A1C1346AEE4BF2973297AFCF765409">
    <w:name w:val="D4A1C1346AEE4BF2973297AFCF765409"/>
    <w:rsid w:val="0003464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1050B7243A4E6FB734E041EF42F2A3">
    <w:name w:val="E21050B7243A4E6FB734E041EF42F2A3"/>
    <w:rsid w:val="003207E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SO999929 xmlns="http://www.datev.de/BSOffice/999929">31cc23de-64c2-41b8-8eec-5b218881430f</BSO999929>
</file>

<file path=customXml/itemProps1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2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FC514-19AF-46A2-98D3-B6B72C85C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C80BFF-79D1-4C78-9EBE-C56B1CFDE6D4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3</Pages>
  <Words>496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10</cp:revision>
  <cp:lastPrinted>2023-01-23T14:03:00Z</cp:lastPrinted>
  <dcterms:created xsi:type="dcterms:W3CDTF">2026-04-27T07:16:00Z</dcterms:created>
  <dcterms:modified xsi:type="dcterms:W3CDTF">2026-06-02T15:29:00Z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